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1873B6" w14:textId="7D2CC9E0" w:rsidR="00535962" w:rsidRPr="00F7167E" w:rsidRDefault="00D90668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0AFC9BE2" wp14:editId="73C32E59">
                <wp:simplePos x="0" y="0"/>
                <wp:positionH relativeFrom="column">
                  <wp:posOffset>7058025</wp:posOffset>
                </wp:positionH>
                <wp:positionV relativeFrom="paragraph">
                  <wp:posOffset>-590550</wp:posOffset>
                </wp:positionV>
                <wp:extent cx="1949450" cy="802080"/>
                <wp:effectExtent l="0" t="0" r="12700" b="17145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08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28" y="676"/>
                            <a:ext cx="2425" cy="791"/>
                            <a:chOff x="9141" y="827"/>
                            <a:chExt cx="2019" cy="736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41" y="1187"/>
                              <a:ext cx="2009" cy="37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2C5615F" w14:textId="26DF8EAB" w:rsidR="006B202F" w:rsidRPr="00535962" w:rsidRDefault="00E85312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9F5B02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4D3384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F5B02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1C2BD3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4D3384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991864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9F5B02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7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9149FD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FC9BE2" id="Group 21" o:spid="_x0000_s1026" style="position:absolute;margin-left:555.75pt;margin-top:-46.5pt;width:153.5pt;height:63.1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28;top:676;width:2425;height:791" coordorigin="9141,827" coordsize="2019,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41;top:1187;width:2009;height: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2C5615F" w14:textId="26DF8EAB" w:rsidR="006B202F" w:rsidRPr="00535962" w:rsidRDefault="00E85312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9F5B02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4D3384">
                                <w:rPr>
                                  <w:rStyle w:val="Style2"/>
                                </w:rPr>
                                <w:t>202</w:t>
                              </w:r>
                              <w:r w:rsidR="009F5B02">
                                <w:rPr>
                                  <w:rStyle w:val="Style2"/>
                                </w:rPr>
                                <w:t>4</w:t>
                              </w:r>
                              <w:r w:rsidR="001C2BD3">
                                <w:rPr>
                                  <w:rStyle w:val="Style2"/>
                                </w:rPr>
                                <w:t>-0</w:t>
                              </w:r>
                              <w:r w:rsidR="004D3384">
                                <w:rPr>
                                  <w:rStyle w:val="Style2"/>
                                </w:rPr>
                                <w:t>0</w:t>
                              </w:r>
                              <w:r w:rsidR="00991864">
                                <w:rPr>
                                  <w:rStyle w:val="Style2"/>
                                </w:rPr>
                                <w:t>1</w:t>
                              </w:r>
                              <w:r w:rsidR="009F5B02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827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19149FD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C488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0D4BC8" wp14:editId="3B34D80A">
                <wp:simplePos x="0" y="0"/>
                <wp:positionH relativeFrom="column">
                  <wp:posOffset>-238125</wp:posOffset>
                </wp:positionH>
                <wp:positionV relativeFrom="paragraph">
                  <wp:posOffset>-295275</wp:posOffset>
                </wp:positionV>
                <wp:extent cx="1828800" cy="963930"/>
                <wp:effectExtent l="0" t="0" r="0" b="76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963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AF3DA61" w14:textId="7DAE7373" w:rsidR="00BC61BD" w:rsidRPr="00BC61BD" w:rsidRDefault="004D338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4D338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8900455" wp14:editId="3802E69A">
                                      <wp:extent cx="1482090" cy="523240"/>
                                      <wp:effectExtent l="0" t="0" r="0" b="0"/>
                                      <wp:docPr id="17" name="Picture 2" descr="Logotipo&#10;&#10;Descripción generada automáticament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52B2BCCE-8EE9-40A7-B523-2D3CCC5AC641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7" name="Picture 2" descr="Logotipo&#10;&#10;Descripción generada automáticament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52B2BCCE-8EE9-40A7-B523-2D3CCC5AC641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82090" cy="5232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D4BC8" id="Text Box 2" o:spid="_x0000_s1031" type="#_x0000_t202" style="position:absolute;margin-left:-18.75pt;margin-top:-23.25pt;width:2in;height:7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AF3DA61" w14:textId="7DAE7373" w:rsidR="00BC61BD" w:rsidRPr="00BC61BD" w:rsidRDefault="004D3384">
                          <w:pPr>
                            <w:rPr>
                              <w:lang w:val="en-US"/>
                            </w:rPr>
                          </w:pPr>
                          <w:r w:rsidRPr="004D3384">
                            <w:rPr>
                              <w:noProof/>
                            </w:rPr>
                            <w:drawing>
                              <wp:inline distT="0" distB="0" distL="0" distR="0" wp14:anchorId="28900455" wp14:editId="3802E69A">
                                <wp:extent cx="1482090" cy="523240"/>
                                <wp:effectExtent l="0" t="0" r="0" b="0"/>
                                <wp:docPr id="17" name="Picture 2" descr="Logotipo&#10;&#10;Descripción generada automáticament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52B2BCCE-8EE9-40A7-B523-2D3CCC5AC641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" name="Picture 2" descr="Logotipo&#10;&#10;Descripción generada automáticament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52B2BCCE-8EE9-40A7-B523-2D3CCC5AC641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7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82090" cy="52324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55C91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9798D56" wp14:editId="3A498079">
            <wp:simplePos x="0" y="0"/>
            <wp:positionH relativeFrom="column">
              <wp:posOffset>4131945</wp:posOffset>
            </wp:positionH>
            <wp:positionV relativeFrom="paragraph">
              <wp:posOffset>-625313</wp:posOffset>
            </wp:positionV>
            <wp:extent cx="746125" cy="78676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22F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CB4DD50" wp14:editId="619B139D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4445" b="18415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F4DF41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B4DD50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6AF4DF41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161BC40B" w14:textId="77777777" w:rsidR="00535962" w:rsidRPr="00535962" w:rsidRDefault="005E22F2" w:rsidP="00535962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4C47CD" wp14:editId="2A6B4E2E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2753360" cy="418465"/>
                <wp:effectExtent l="0" t="0" r="8890" b="63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76B08041" w14:textId="77777777" w:rsidR="002E1412" w:rsidRPr="002E1412" w:rsidRDefault="00E85312" w:rsidP="00E85312">
                                <w:pPr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DIRECCION GENERAL DE IMPUESTOS INTERNOS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C47CD" id="Text Box 16" o:spid="_x0000_s1033" type="#_x0000_t202" style="position:absolute;margin-left:246.1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76B08041" w14:textId="77777777" w:rsidR="002E1412" w:rsidRPr="002E1412" w:rsidRDefault="00E85312" w:rsidP="00E85312">
                          <w:pPr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</w:rPr>
                            <w:t>DIRECCION GENERAL DE IMPUESTOS INTERNOS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1A2F1DB" wp14:editId="132552C7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699116" w14:textId="77777777" w:rsidR="0026335F" w:rsidRPr="0026335F" w:rsidRDefault="009F5B0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2F1DB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4E699116" w14:textId="77777777" w:rsidR="0026335F" w:rsidRPr="0026335F" w:rsidRDefault="009F5B0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23C9E70" w14:textId="77777777" w:rsidR="00535962" w:rsidRDefault="005E22F2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9E54548" wp14:editId="0B9F9C59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317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91635C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54548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0891635C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53DB6DC" wp14:editId="2B9CD610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6839B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 w:rsidRP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3DB6DC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516839B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55C91" w:rsidRP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A97115A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0816D82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0052D67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4FA5C97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13BEC52A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eGrid"/>
        <w:tblW w:w="13858" w:type="dxa"/>
        <w:tblLayout w:type="fixed"/>
        <w:tblLook w:val="01E0" w:firstRow="1" w:lastRow="1" w:firstColumn="1" w:lastColumn="1" w:noHBand="0" w:noVBand="0"/>
      </w:tblPr>
      <w:tblGrid>
        <w:gridCol w:w="1101"/>
        <w:gridCol w:w="4394"/>
        <w:gridCol w:w="1417"/>
        <w:gridCol w:w="1418"/>
        <w:gridCol w:w="5528"/>
      </w:tblGrid>
      <w:tr w:rsidR="001030C5" w:rsidRPr="006E45AC" w14:paraId="677AB723" w14:textId="77777777" w:rsidTr="00624E11">
        <w:trPr>
          <w:trHeight w:val="482"/>
        </w:trPr>
        <w:tc>
          <w:tcPr>
            <w:tcW w:w="1101" w:type="dxa"/>
            <w:vAlign w:val="center"/>
          </w:tcPr>
          <w:p w14:paraId="189EA217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4394" w:type="dxa"/>
            <w:vAlign w:val="center"/>
          </w:tcPr>
          <w:p w14:paraId="18BD034D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26345212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03D4D8E" w14:textId="77777777" w:rsidR="001030C5" w:rsidRPr="006E45AC" w:rsidRDefault="001030C5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0AD52020" w14:textId="77777777" w:rsidR="001030C5" w:rsidRPr="00B55C91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FootnoteReferenc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5528" w:type="dxa"/>
            <w:vAlign w:val="center"/>
          </w:tcPr>
          <w:p w14:paraId="2D3E0F71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FootnoteReference"/>
                <w:rFonts w:ascii="Arial" w:hAnsi="Arial" w:cs="Arial"/>
                <w:b/>
                <w:sz w:val="22"/>
              </w:rPr>
              <w:footnoteReference w:id="2"/>
            </w:r>
          </w:p>
          <w:p w14:paraId="40E33526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1030C5" w:rsidRPr="006E45AC" w14:paraId="56D490F7" w14:textId="77777777" w:rsidTr="00624E11">
        <w:tc>
          <w:tcPr>
            <w:tcW w:w="1101" w:type="dxa"/>
          </w:tcPr>
          <w:p w14:paraId="69D0ACBA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057F54CF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00E538A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4BA518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AD5939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5E8CB3A4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1B6B6B17" w14:textId="77777777" w:rsidTr="00624E11">
        <w:tc>
          <w:tcPr>
            <w:tcW w:w="1101" w:type="dxa"/>
          </w:tcPr>
          <w:p w14:paraId="33CA2D45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6E378C3A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640B76F1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6DEEEB8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178C349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20E8BB7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75A5B259" w14:textId="77777777" w:rsidTr="00624E11">
        <w:tc>
          <w:tcPr>
            <w:tcW w:w="1101" w:type="dxa"/>
          </w:tcPr>
          <w:p w14:paraId="02F81C1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035948F7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1350D339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EC3F19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E18DC4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7AC86A5F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34F971B1" w14:textId="77777777" w:rsidTr="00624E11">
        <w:tc>
          <w:tcPr>
            <w:tcW w:w="1101" w:type="dxa"/>
          </w:tcPr>
          <w:p w14:paraId="70B7F9A3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5CF0E56A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209DEF7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65F7BD61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C2931B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03642C05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36341119" w14:textId="77777777" w:rsidTr="00624E11">
        <w:tc>
          <w:tcPr>
            <w:tcW w:w="1101" w:type="dxa"/>
          </w:tcPr>
          <w:p w14:paraId="608B5DC7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5D998A43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665A068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6BA43B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2C56E7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7B2ADB8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1CBE3AD0" w14:textId="77777777" w:rsidTr="00624E11">
        <w:trPr>
          <w:trHeight w:val="415"/>
        </w:trPr>
        <w:tc>
          <w:tcPr>
            <w:tcW w:w="1101" w:type="dxa"/>
          </w:tcPr>
          <w:p w14:paraId="0680C420" w14:textId="77777777" w:rsidR="001030C5" w:rsidRPr="006E45AC" w:rsidRDefault="001030C5" w:rsidP="003805A6"/>
        </w:tc>
        <w:tc>
          <w:tcPr>
            <w:tcW w:w="4394" w:type="dxa"/>
          </w:tcPr>
          <w:p w14:paraId="14F0C383" w14:textId="77777777" w:rsidR="001030C5" w:rsidRPr="006E45AC" w:rsidRDefault="001030C5" w:rsidP="003805A6"/>
        </w:tc>
        <w:tc>
          <w:tcPr>
            <w:tcW w:w="1417" w:type="dxa"/>
          </w:tcPr>
          <w:p w14:paraId="738941CB" w14:textId="77777777" w:rsidR="001030C5" w:rsidRPr="006E45AC" w:rsidRDefault="001030C5" w:rsidP="003805A6"/>
        </w:tc>
        <w:tc>
          <w:tcPr>
            <w:tcW w:w="1418" w:type="dxa"/>
          </w:tcPr>
          <w:p w14:paraId="73ADF457" w14:textId="77777777" w:rsidR="001030C5" w:rsidRPr="006E45AC" w:rsidRDefault="001030C5" w:rsidP="003805A6"/>
        </w:tc>
        <w:tc>
          <w:tcPr>
            <w:tcW w:w="5528" w:type="dxa"/>
          </w:tcPr>
          <w:p w14:paraId="7383A783" w14:textId="77777777" w:rsidR="001030C5" w:rsidRPr="006E45AC" w:rsidRDefault="001030C5" w:rsidP="003805A6"/>
        </w:tc>
      </w:tr>
      <w:tr w:rsidR="001030C5" w:rsidRPr="006E45AC" w14:paraId="273695FC" w14:textId="77777777" w:rsidTr="00624E11">
        <w:trPr>
          <w:trHeight w:val="373"/>
        </w:trPr>
        <w:tc>
          <w:tcPr>
            <w:tcW w:w="1101" w:type="dxa"/>
          </w:tcPr>
          <w:p w14:paraId="48E2F888" w14:textId="77777777" w:rsidR="001030C5" w:rsidRPr="006E45AC" w:rsidRDefault="001030C5" w:rsidP="003805A6"/>
        </w:tc>
        <w:tc>
          <w:tcPr>
            <w:tcW w:w="4394" w:type="dxa"/>
          </w:tcPr>
          <w:p w14:paraId="4665515F" w14:textId="77777777" w:rsidR="001030C5" w:rsidRPr="006E45AC" w:rsidRDefault="001030C5" w:rsidP="003805A6"/>
        </w:tc>
        <w:tc>
          <w:tcPr>
            <w:tcW w:w="1417" w:type="dxa"/>
          </w:tcPr>
          <w:p w14:paraId="37EF8CCB" w14:textId="77777777" w:rsidR="001030C5" w:rsidRPr="006E45AC" w:rsidRDefault="001030C5" w:rsidP="003805A6"/>
        </w:tc>
        <w:tc>
          <w:tcPr>
            <w:tcW w:w="1418" w:type="dxa"/>
          </w:tcPr>
          <w:p w14:paraId="7BF91512" w14:textId="77777777" w:rsidR="001030C5" w:rsidRPr="006E45AC" w:rsidRDefault="001030C5" w:rsidP="003805A6"/>
        </w:tc>
        <w:tc>
          <w:tcPr>
            <w:tcW w:w="5528" w:type="dxa"/>
          </w:tcPr>
          <w:p w14:paraId="1DAA3EC4" w14:textId="77777777" w:rsidR="001030C5" w:rsidRPr="006E45AC" w:rsidRDefault="001030C5" w:rsidP="003805A6"/>
        </w:tc>
      </w:tr>
    </w:tbl>
    <w:p w14:paraId="7424A189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3C55FF6D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4A34DFC6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3F7B9F" w14:textId="77777777" w:rsidR="009B42B9" w:rsidRDefault="009B42B9" w:rsidP="001007E7">
      <w:pPr>
        <w:spacing w:after="0" w:line="240" w:lineRule="auto"/>
      </w:pPr>
      <w:r>
        <w:separator/>
      </w:r>
    </w:p>
  </w:endnote>
  <w:endnote w:type="continuationSeparator" w:id="0">
    <w:p w14:paraId="664C54ED" w14:textId="77777777" w:rsidR="009B42B9" w:rsidRDefault="009B42B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0B11C" w14:textId="77777777" w:rsidR="00ED462C" w:rsidRDefault="00ED46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39268" w14:textId="77777777" w:rsidR="001007E7" w:rsidRDefault="005E22F2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578479" wp14:editId="6B82005A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18415" b="762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F6D495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74631E6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2AF4E8E6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09776B5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57847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3BF6D495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74631E6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2AF4E8E6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09776B5" w14:textId="77777777" w:rsidR="00807015" w:rsidRDefault="00807015"/>
                </w:txbxContent>
              </v:textbox>
            </v:shape>
          </w:pict>
        </mc:Fallback>
      </mc:AlternateContent>
    </w:r>
  </w:p>
  <w:p w14:paraId="5A547B1E" w14:textId="77777777" w:rsidR="001007E7" w:rsidRDefault="005E22F2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547A33" wp14:editId="44E0D9F5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15875" b="1016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1D0ACC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547A33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431D0ACC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01166758" wp14:editId="53875E8E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60417D8" w14:textId="77777777" w:rsidR="00CA0E82" w:rsidRDefault="00CA0E82">
    <w:pPr>
      <w:pStyle w:val="Footer"/>
      <w:rPr>
        <w:rFonts w:ascii="Arial Narrow" w:hAnsi="Arial Narrow"/>
        <w:sz w:val="12"/>
      </w:rPr>
    </w:pPr>
  </w:p>
  <w:p w14:paraId="1613B388" w14:textId="77777777" w:rsidR="00CA0E82" w:rsidRDefault="00CA0E82">
    <w:pPr>
      <w:pStyle w:val="Footer"/>
      <w:rPr>
        <w:rFonts w:ascii="Arial Narrow" w:hAnsi="Arial Narrow"/>
        <w:sz w:val="12"/>
      </w:rPr>
    </w:pPr>
  </w:p>
  <w:p w14:paraId="0CDB17D7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C2E45C2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8A049" w14:textId="77777777" w:rsidR="00ED462C" w:rsidRDefault="00ED46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CCE9DF" w14:textId="77777777" w:rsidR="009B42B9" w:rsidRDefault="009B42B9" w:rsidP="001007E7">
      <w:pPr>
        <w:spacing w:after="0" w:line="240" w:lineRule="auto"/>
      </w:pPr>
      <w:r>
        <w:separator/>
      </w:r>
    </w:p>
  </w:footnote>
  <w:footnote w:type="continuationSeparator" w:id="0">
    <w:p w14:paraId="2207CCDD" w14:textId="77777777" w:rsidR="009B42B9" w:rsidRDefault="009B42B9" w:rsidP="001007E7">
      <w:pPr>
        <w:spacing w:after="0" w:line="240" w:lineRule="auto"/>
      </w:pPr>
      <w:r>
        <w:continuationSeparator/>
      </w:r>
    </w:p>
  </w:footnote>
  <w:footnote w:id="1">
    <w:p w14:paraId="0B434149" w14:textId="77777777" w:rsidR="001030C5" w:rsidRPr="00B55C91" w:rsidRDefault="001030C5">
      <w:pPr>
        <w:pStyle w:val="FootnoteText"/>
        <w:rPr>
          <w:sz w:val="18"/>
          <w:lang w:val="es-DO"/>
        </w:rPr>
      </w:pPr>
      <w:r w:rsidRPr="006E45AC">
        <w:rPr>
          <w:rStyle w:val="FootnoteReference"/>
        </w:rPr>
        <w:footnoteRef/>
      </w:r>
      <w:r w:rsidRPr="00B55C91">
        <w:rPr>
          <w:sz w:val="18"/>
        </w:rPr>
        <w:t>Marcar con una x.</w:t>
      </w:r>
    </w:p>
  </w:footnote>
  <w:footnote w:id="2">
    <w:p w14:paraId="2E2C4857" w14:textId="77777777" w:rsidR="001030C5" w:rsidRPr="006E45AC" w:rsidRDefault="001030C5">
      <w:pPr>
        <w:pStyle w:val="FootnoteText"/>
        <w:rPr>
          <w:lang w:val="es-DO"/>
        </w:rPr>
      </w:pPr>
      <w:r w:rsidRPr="006E45AC">
        <w:rPr>
          <w:rStyle w:val="FootnoteReferenc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CCEB7B" w14:textId="77777777" w:rsidR="00ED462C" w:rsidRDefault="00ED46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F0EA7" w14:textId="77777777" w:rsidR="00ED462C" w:rsidRDefault="00ED4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6A6C11" w14:textId="77777777" w:rsidR="00ED462C" w:rsidRDefault="00ED46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B0B"/>
    <w:rsid w:val="00023CA9"/>
    <w:rsid w:val="00034DD9"/>
    <w:rsid w:val="00045479"/>
    <w:rsid w:val="000F7312"/>
    <w:rsid w:val="001007E7"/>
    <w:rsid w:val="001020C0"/>
    <w:rsid w:val="001030C5"/>
    <w:rsid w:val="00134D4F"/>
    <w:rsid w:val="001463BC"/>
    <w:rsid w:val="00157600"/>
    <w:rsid w:val="00165C6B"/>
    <w:rsid w:val="00170EC5"/>
    <w:rsid w:val="001828AD"/>
    <w:rsid w:val="00194FF2"/>
    <w:rsid w:val="001A3F92"/>
    <w:rsid w:val="001C2BD3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34E76"/>
    <w:rsid w:val="003C4888"/>
    <w:rsid w:val="003D160E"/>
    <w:rsid w:val="00410707"/>
    <w:rsid w:val="0042490F"/>
    <w:rsid w:val="00452E23"/>
    <w:rsid w:val="004564FE"/>
    <w:rsid w:val="00462024"/>
    <w:rsid w:val="00466B9C"/>
    <w:rsid w:val="004D3384"/>
    <w:rsid w:val="004D45A8"/>
    <w:rsid w:val="00521233"/>
    <w:rsid w:val="00535962"/>
    <w:rsid w:val="00560819"/>
    <w:rsid w:val="00587691"/>
    <w:rsid w:val="005A5833"/>
    <w:rsid w:val="005E22F2"/>
    <w:rsid w:val="00611A07"/>
    <w:rsid w:val="00624E11"/>
    <w:rsid w:val="0062592A"/>
    <w:rsid w:val="00626D0C"/>
    <w:rsid w:val="006506D0"/>
    <w:rsid w:val="00651E48"/>
    <w:rsid w:val="006709BC"/>
    <w:rsid w:val="00691C64"/>
    <w:rsid w:val="006B202F"/>
    <w:rsid w:val="006B365D"/>
    <w:rsid w:val="006D38F2"/>
    <w:rsid w:val="006E45AC"/>
    <w:rsid w:val="006F28AA"/>
    <w:rsid w:val="00721F4E"/>
    <w:rsid w:val="00725091"/>
    <w:rsid w:val="00780880"/>
    <w:rsid w:val="00795886"/>
    <w:rsid w:val="007B6F6F"/>
    <w:rsid w:val="007C1660"/>
    <w:rsid w:val="00806C78"/>
    <w:rsid w:val="00807015"/>
    <w:rsid w:val="00831319"/>
    <w:rsid w:val="00845FCE"/>
    <w:rsid w:val="00850351"/>
    <w:rsid w:val="00861D16"/>
    <w:rsid w:val="00862F3E"/>
    <w:rsid w:val="008B3AE5"/>
    <w:rsid w:val="00991864"/>
    <w:rsid w:val="009B42B9"/>
    <w:rsid w:val="009C118A"/>
    <w:rsid w:val="009F5B02"/>
    <w:rsid w:val="00A16099"/>
    <w:rsid w:val="00A640BD"/>
    <w:rsid w:val="00AD7919"/>
    <w:rsid w:val="00AF4447"/>
    <w:rsid w:val="00B00171"/>
    <w:rsid w:val="00B02129"/>
    <w:rsid w:val="00B03F96"/>
    <w:rsid w:val="00B227FF"/>
    <w:rsid w:val="00B55C91"/>
    <w:rsid w:val="00B62EEF"/>
    <w:rsid w:val="00B97B51"/>
    <w:rsid w:val="00BA0007"/>
    <w:rsid w:val="00BA10B3"/>
    <w:rsid w:val="00BA79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97CE8"/>
    <w:rsid w:val="00CA0E82"/>
    <w:rsid w:val="00CA4661"/>
    <w:rsid w:val="00CE58A6"/>
    <w:rsid w:val="00CE67A3"/>
    <w:rsid w:val="00D02754"/>
    <w:rsid w:val="00D24FA7"/>
    <w:rsid w:val="00D64696"/>
    <w:rsid w:val="00D90668"/>
    <w:rsid w:val="00D90D49"/>
    <w:rsid w:val="00DC5D96"/>
    <w:rsid w:val="00DD4F3E"/>
    <w:rsid w:val="00E124CB"/>
    <w:rsid w:val="00E13E55"/>
    <w:rsid w:val="00E356E0"/>
    <w:rsid w:val="00E82D3B"/>
    <w:rsid w:val="00E85312"/>
    <w:rsid w:val="00EA40CE"/>
    <w:rsid w:val="00EA7406"/>
    <w:rsid w:val="00ED462C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0A348B99"/>
  <w15:docId w15:val="{FCF6BF02-F22E-4585-8AC6-9BAB03FF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DefaultParagraphFont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DefaultParagraphFont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DefaultParagraphFont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DefaultParagraphFont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DefaultParagraphFont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DefaultParagraphFont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eGrid">
    <w:name w:val="Table Grid"/>
    <w:basedOn w:val="Table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5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CA34F-0AE0-4064-9FBD-01BD70542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5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Yasmin Alcantara</cp:lastModifiedBy>
  <cp:revision>15</cp:revision>
  <cp:lastPrinted>2011-03-04T18:41:00Z</cp:lastPrinted>
  <dcterms:created xsi:type="dcterms:W3CDTF">2017-09-28T12:25:00Z</dcterms:created>
  <dcterms:modified xsi:type="dcterms:W3CDTF">2024-07-29T18:06:00Z</dcterms:modified>
</cp:coreProperties>
</file>